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51A7" w14:textId="0E9823C7" w:rsidR="00A55FFB" w:rsidRDefault="00A55FFB" w:rsidP="00A55FFB">
      <w:pPr>
        <w:rPr>
          <w:rFonts w:cs="Arial"/>
        </w:rPr>
      </w:pPr>
      <w:bookmarkStart w:id="0" w:name="_GoBack"/>
      <w:bookmarkEnd w:id="0"/>
      <w:r w:rsidRPr="0029386F">
        <w:rPr>
          <w:rFonts w:cs="Arial"/>
        </w:rPr>
        <w:t xml:space="preserve">Številka: </w:t>
      </w:r>
      <w:r w:rsidR="00D974C2">
        <w:rPr>
          <w:rFonts w:cs="Arial"/>
        </w:rPr>
        <w:t>4302-0128/2024-2</w:t>
      </w:r>
    </w:p>
    <w:p w14:paraId="497089F0" w14:textId="1A5F6414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D974C2">
        <w:rPr>
          <w:rFonts w:cs="Arial"/>
        </w:rPr>
        <w:t>2024-243</w:t>
      </w:r>
    </w:p>
    <w:p w14:paraId="58152902" w14:textId="7175DAB1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1E49F9D4" w:rsidR="00B607AA" w:rsidRDefault="00B607AA" w:rsidP="001F0BA2">
      <w:pPr>
        <w:tabs>
          <w:tab w:val="left" w:pos="1083"/>
        </w:tabs>
        <w:rPr>
          <w:rFonts w:cs="Arial"/>
        </w:rPr>
      </w:pPr>
    </w:p>
    <w:p w14:paraId="2BC59961" w14:textId="77777777" w:rsidR="00D974C2" w:rsidRPr="009D445E" w:rsidRDefault="00D974C2" w:rsidP="00D974C2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5699E438" w14:textId="77777777" w:rsidR="00D974C2" w:rsidRPr="002A5137" w:rsidRDefault="00D974C2" w:rsidP="00D974C2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8D52B35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54E77B8D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4F7BAE42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6D8F23E" w14:textId="4D5865EB" w:rsidR="00D974C2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534ACAC0" w14:textId="77777777" w:rsidR="00D974C2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</w:p>
    <w:p w14:paraId="25CA2BAE" w14:textId="77777777" w:rsidR="00D974C2" w:rsidRDefault="00D974C2" w:rsidP="00D974C2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</w:p>
    <w:p w14:paraId="57FA8947" w14:textId="77777777" w:rsidR="00D974C2" w:rsidRPr="000D322F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ZDeb, 16/23 - ZZPri) </w:t>
      </w:r>
      <w:r w:rsidRPr="000D322F">
        <w:rPr>
          <w:rFonts w:cs="Arial"/>
        </w:rPr>
        <w:t>ni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2A1630C7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2A94F" w14:textId="77777777" w:rsidR="0035307E" w:rsidRDefault="0035307E">
      <w:r>
        <w:separator/>
      </w:r>
    </w:p>
  </w:endnote>
  <w:endnote w:type="continuationSeparator" w:id="0">
    <w:p w14:paraId="715240EE" w14:textId="77777777" w:rsidR="0035307E" w:rsidRDefault="0035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7DB616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974C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974C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E6C4EC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6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6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DC428" w14:textId="77777777" w:rsidR="0035307E" w:rsidRDefault="0035307E">
      <w:r>
        <w:separator/>
      </w:r>
    </w:p>
  </w:footnote>
  <w:footnote w:type="continuationSeparator" w:id="0">
    <w:p w14:paraId="7740ECA7" w14:textId="77777777" w:rsidR="0035307E" w:rsidRDefault="0035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3C40E71E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974C2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68F7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dcmitype/"/>
    <ds:schemaRef ds:uri="http://schemas.microsoft.com/office/infopath/2007/PartnerControls"/>
    <ds:schemaRef ds:uri="http://purl.org/dc/elements/1.1/"/>
    <ds:schemaRef ds:uri="6a4cc071-bd85-44c5-acc7-68a9b922d49c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64b5e79a-161e-4f4f-95e3-8c5cd0f50b65"/>
    <ds:schemaRef ds:uri="http://schemas.microsoft.com/office/2006/documentManagement/typ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90AE470-B1F0-45B5-804D-F847EC77D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8E8693-A25B-4BDA-845C-6EAF88B8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2016-01-04T14:36:00Z</cp:lastPrinted>
  <dcterms:created xsi:type="dcterms:W3CDTF">2023-03-24T13:54:00Z</dcterms:created>
  <dcterms:modified xsi:type="dcterms:W3CDTF">2024-07-10T10:49:00Z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